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7AE146" w14:textId="6ABAD337" w:rsidR="00A727CA" w:rsidRDefault="0026480C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 w:rsidRPr="0026480C">
        <w:rPr>
          <w:sz w:val="64"/>
          <w:szCs w:val="64"/>
        </w:rPr>
        <w:t>Which is better value for money?</w:t>
      </w:r>
    </w:p>
    <w:p w14:paraId="7D7AD0B1" w14:textId="77777777" w:rsidR="00025851" w:rsidRPr="00025851" w:rsidRDefault="00025851" w:rsidP="00025851"/>
    <w:p w14:paraId="7820FCF7" w14:textId="0BCA1BA4" w:rsidR="006B79AD" w:rsidRPr="00025851" w:rsidRDefault="0015377B" w:rsidP="00685A54">
      <w:pPr>
        <w:rPr>
          <w:color w:val="FF0000"/>
          <w:sz w:val="4"/>
        </w:rPr>
      </w:pPr>
      <w:r w:rsidRPr="00B41182">
        <w:rPr>
          <w:noProof/>
        </w:rPr>
        <w:drawing>
          <wp:anchor distT="0" distB="0" distL="114300" distR="114300" simplePos="0" relativeHeight="251665408" behindDoc="0" locked="0" layoutInCell="1" allowOverlap="1" wp14:anchorId="72CB437E" wp14:editId="6E874977">
            <wp:simplePos x="0" y="0"/>
            <wp:positionH relativeFrom="column">
              <wp:posOffset>1171575</wp:posOffset>
            </wp:positionH>
            <wp:positionV relativeFrom="paragraph">
              <wp:posOffset>28575</wp:posOffset>
            </wp:positionV>
            <wp:extent cx="704850" cy="1232536"/>
            <wp:effectExtent l="0" t="0" r="0" b="5715"/>
            <wp:wrapNone/>
            <wp:docPr id="3" name="Picture 2" descr="An illustration of stack of three yoghurts pot with generic, white and blue packaging.">
              <a:extLst xmlns:a="http://schemas.openxmlformats.org/drawingml/2006/main">
                <a:ext uri="{FF2B5EF4-FFF2-40B4-BE49-F238E27FC236}">
                  <a16:creationId xmlns:a16="http://schemas.microsoft.com/office/drawing/2014/main" id="{A5F03BC9-55FE-E714-5EFC-7F479DAE78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n illustration of stack of three yoghurts pot with generic, white and blue packaging.">
                      <a:extLst>
                        <a:ext uri="{FF2B5EF4-FFF2-40B4-BE49-F238E27FC236}">
                          <a16:creationId xmlns:a16="http://schemas.microsoft.com/office/drawing/2014/main" id="{A5F03BC9-55FE-E714-5EFC-7F479DAE78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2325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B4C422" w14:textId="18FBB7E2" w:rsidR="001426FE" w:rsidRDefault="008B6DE4" w:rsidP="006B79AD">
      <w:r w:rsidRPr="00B41182">
        <w:rPr>
          <w:noProof/>
        </w:rPr>
        <w:drawing>
          <wp:anchor distT="0" distB="0" distL="114300" distR="114300" simplePos="0" relativeHeight="251662336" behindDoc="0" locked="0" layoutInCell="1" allowOverlap="1" wp14:anchorId="74CE9D4F" wp14:editId="25B94C5A">
            <wp:simplePos x="0" y="0"/>
            <wp:positionH relativeFrom="column">
              <wp:posOffset>3283600</wp:posOffset>
            </wp:positionH>
            <wp:positionV relativeFrom="paragraph">
              <wp:posOffset>85090</wp:posOffset>
            </wp:positionV>
            <wp:extent cx="2364725" cy="929640"/>
            <wp:effectExtent l="0" t="0" r="0" b="3810"/>
            <wp:wrapNone/>
            <wp:docPr id="14" name="Picture 13" descr="An illustration of a larger pack of twelve yoghurts with generic, white and blue packaging and cardboard sleeve.">
              <a:extLst xmlns:a="http://schemas.openxmlformats.org/drawingml/2006/main">
                <a:ext uri="{FF2B5EF4-FFF2-40B4-BE49-F238E27FC236}">
                  <a16:creationId xmlns:a16="http://schemas.microsoft.com/office/drawing/2014/main" id="{840C49E4-0691-D78B-E054-F7D2A9D2F5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 descr="An illustration of a larger pack of twelve yoghurts with generic, white and blue packaging and cardboard sleeve.">
                      <a:extLst>
                        <a:ext uri="{FF2B5EF4-FFF2-40B4-BE49-F238E27FC236}">
                          <a16:creationId xmlns:a16="http://schemas.microsoft.com/office/drawing/2014/main" id="{840C49E4-0691-D78B-E054-F7D2A9D2F5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9706" cy="9315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D4F9C1" w14:textId="26A1EABE" w:rsidR="0026480C" w:rsidRDefault="00ED03F0" w:rsidP="0025651C">
      <w:r w:rsidRPr="00B41182"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70CE7CE" wp14:editId="7495CBE7">
                <wp:simplePos x="0" y="0"/>
                <wp:positionH relativeFrom="column">
                  <wp:posOffset>67945</wp:posOffset>
                </wp:positionH>
                <wp:positionV relativeFrom="paragraph">
                  <wp:posOffset>24130</wp:posOffset>
                </wp:positionV>
                <wp:extent cx="838200" cy="617220"/>
                <wp:effectExtent l="0" t="0" r="57150" b="11430"/>
                <wp:wrapNone/>
                <wp:docPr id="4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8200" cy="617220"/>
                          <a:chOff x="0" y="664495"/>
                          <a:chExt cx="1431235" cy="1431235"/>
                        </a:xfrm>
                      </wpg:grpSpPr>
                      <wps:wsp>
                        <wps:cNvPr id="6" name="Rectangle: Folded Corner 6"/>
                        <wps:cNvSpPr/>
                        <wps:spPr>
                          <a:xfrm>
                            <a:off x="0" y="664495"/>
                            <a:ext cx="1431235" cy="1431235"/>
                          </a:xfrm>
                          <a:prstGeom prst="foldedCorner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4">
                              <a:shade val="50000"/>
                            </a:schemeClr>
                          </a:lnRef>
                          <a:fillRef idx="1">
                            <a:schemeClr val="accent4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" name="TextBox 17"/>
                        <wps:cNvSpPr txBox="1"/>
                        <wps:spPr>
                          <a:xfrm>
                            <a:off x="268246" y="936648"/>
                            <a:ext cx="756215" cy="7659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491D538" w14:textId="77777777" w:rsidR="0026480C" w:rsidRPr="00ED03F0" w:rsidRDefault="0026480C" w:rsidP="0026480C">
                              <w:pPr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ED03F0"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£2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0CE7CE" id="Group 18" o:spid="_x0000_s1026" style="position:absolute;margin-left:5.35pt;margin-top:1.9pt;width:66pt;height:48.6pt;z-index:251660288;mso-width-relative:margin;mso-height-relative:margin" coordorigin=",6644" coordsize="14312,143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"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Rectangle: Folded Corner 6" o:spid="_x0000_s1027" type="#_x0000_t65" style="position:absolute;top:6644;width:14312;height:143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" adj="18000" fillcolor="#ffc000 [3207]" strokecolor="black [3213]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7" o:spid="_x0000_s1028" type="#_x0000_t202" style="position:absolute;left:2682;top:9366;width:7562;height:76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<v:textbox>
                    <w:txbxContent>
                      <w:p w14:paraId="5491D538" w14:textId="77777777" w:rsidR="0026480C" w:rsidRPr="00ED03F0" w:rsidRDefault="0026480C" w:rsidP="0026480C">
                        <w:pPr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ED03F0"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£2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41182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A1AAD60" wp14:editId="39743517">
                <wp:simplePos x="0" y="0"/>
                <wp:positionH relativeFrom="column">
                  <wp:posOffset>5773420</wp:posOffset>
                </wp:positionH>
                <wp:positionV relativeFrom="paragraph">
                  <wp:posOffset>5080</wp:posOffset>
                </wp:positionV>
                <wp:extent cx="701040" cy="647700"/>
                <wp:effectExtent l="0" t="0" r="60960" b="19050"/>
                <wp:wrapNone/>
                <wp:docPr id="8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040" cy="647700"/>
                          <a:chOff x="7436740" y="1909885"/>
                          <a:chExt cx="1431235" cy="1431235"/>
                        </a:xfrm>
                      </wpg:grpSpPr>
                      <wps:wsp>
                        <wps:cNvPr id="9" name="Rectangle: Folded Corner 9"/>
                        <wps:cNvSpPr/>
                        <wps:spPr>
                          <a:xfrm>
                            <a:off x="7436740" y="1909885"/>
                            <a:ext cx="1431235" cy="1431235"/>
                          </a:xfrm>
                          <a:prstGeom prst="foldedCorner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4">
                              <a:shade val="50000"/>
                            </a:schemeClr>
                          </a:lnRef>
                          <a:fillRef idx="1">
                            <a:schemeClr val="accent4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" name="TextBox 22"/>
                        <wps:cNvSpPr txBox="1"/>
                        <wps:spPr>
                          <a:xfrm>
                            <a:off x="7704986" y="2182036"/>
                            <a:ext cx="894714" cy="75917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55ED84" w14:textId="77777777" w:rsidR="0026480C" w:rsidRPr="00ED03F0" w:rsidRDefault="0026480C" w:rsidP="0026480C">
                              <w:pPr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ED03F0">
                                <w:rPr>
                                  <w:rFonts w:asciiTheme="minorBidi" w:hAnsiTheme="minorBidi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£6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1AAD60" id="Group 19" o:spid="_x0000_s1029" style="position:absolute;margin-left:454.6pt;margin-top:.4pt;width:55.2pt;height:51pt;z-index:251663360;mso-width-relative:margin;mso-height-relative:margin" coordorigin="74367,19098" coordsize="14312,143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">
                <v:shape id="Rectangle: Folded Corner 9" o:spid="_x0000_s1030" type="#_x0000_t65" style="position:absolute;left:74367;top:19098;width:14312;height:143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" adj="18000" fillcolor="#ffc000 [3207]" strokecolor="black [3213]" strokeweight="1pt">
                  <v:stroke joinstyle="miter"/>
                </v:shape>
                <v:shape id="TextBox 22" o:spid="_x0000_s1031" type="#_x0000_t202" style="position:absolute;left:77049;top:21820;width:8948;height:75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14:paraId="1655ED84" w14:textId="77777777" w:rsidR="0026480C" w:rsidRPr="00ED03F0" w:rsidRDefault="0026480C" w:rsidP="0026480C">
                        <w:pPr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 w:rsidRPr="00ED03F0">
                          <w:rPr>
                            <w:rFonts w:asciiTheme="minorBidi" w:hAnsiTheme="minorBidi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£6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67E642B" w14:textId="481EEBA8" w:rsidR="0026480C" w:rsidRDefault="0026480C" w:rsidP="0025651C"/>
    <w:p w14:paraId="39D56D42" w14:textId="54096830" w:rsidR="0026480C" w:rsidRDefault="0026480C" w:rsidP="0025651C"/>
    <w:p w14:paraId="4BCD5A30" w14:textId="77777777" w:rsidR="0026480C" w:rsidRDefault="0026480C" w:rsidP="0025651C"/>
    <w:tbl>
      <w:tblPr>
        <w:tblStyle w:val="TableGrid"/>
        <w:tblpPr w:leftFromText="180" w:rightFromText="180" w:vertAnchor="text" w:horzAnchor="margin" w:tblpY="307"/>
        <w:tblW w:w="0" w:type="auto"/>
        <w:tblLook w:val="04A0" w:firstRow="1" w:lastRow="0" w:firstColumn="1" w:lastColumn="0" w:noHBand="0" w:noVBand="1"/>
      </w:tblPr>
      <w:tblGrid>
        <w:gridCol w:w="1567"/>
        <w:gridCol w:w="1567"/>
        <w:gridCol w:w="1567"/>
        <w:gridCol w:w="1567"/>
        <w:gridCol w:w="1568"/>
        <w:gridCol w:w="1568"/>
        <w:gridCol w:w="1568"/>
        <w:gridCol w:w="1568"/>
      </w:tblGrid>
      <w:tr w:rsidR="00C3024F" w14:paraId="02F76E3C" w14:textId="77777777" w:rsidTr="00C3024F">
        <w:tc>
          <w:tcPr>
            <w:tcW w:w="1567" w:type="dxa"/>
          </w:tcPr>
          <w:p w14:paraId="5727E5C5" w14:textId="77777777" w:rsidR="00C3024F" w:rsidRDefault="00C3024F" w:rsidP="00C3024F">
            <w:r>
              <w:t>Yoghurts</w:t>
            </w:r>
          </w:p>
          <w:p w14:paraId="415FF691" w14:textId="14D1FEC7" w:rsidR="00C3024F" w:rsidRPr="00AA119C" w:rsidRDefault="00C3024F" w:rsidP="00C3024F"/>
        </w:tc>
        <w:tc>
          <w:tcPr>
            <w:tcW w:w="1567" w:type="dxa"/>
          </w:tcPr>
          <w:p w14:paraId="1982E6D4" w14:textId="77777777" w:rsidR="00C3024F" w:rsidRPr="00AA119C" w:rsidRDefault="00C3024F" w:rsidP="00C3024F">
            <w:r>
              <w:t>3</w:t>
            </w:r>
          </w:p>
        </w:tc>
        <w:tc>
          <w:tcPr>
            <w:tcW w:w="1567" w:type="dxa"/>
          </w:tcPr>
          <w:p w14:paraId="4DDE17CD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7" w:type="dxa"/>
          </w:tcPr>
          <w:p w14:paraId="5C43E392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337E388C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0C4C2AE7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6116A3CD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3C96DF0B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</w:tr>
      <w:tr w:rsidR="00C3024F" w14:paraId="11200FED" w14:textId="77777777" w:rsidTr="00C3024F">
        <w:tc>
          <w:tcPr>
            <w:tcW w:w="1567" w:type="dxa"/>
          </w:tcPr>
          <w:p w14:paraId="10046A02" w14:textId="77777777" w:rsidR="00C3024F" w:rsidRDefault="00C3024F" w:rsidP="00C3024F">
            <w:r w:rsidRPr="00AA119C">
              <w:t>Cost £</w:t>
            </w:r>
          </w:p>
          <w:p w14:paraId="694CA0FA" w14:textId="4598BFD7" w:rsidR="00C3024F" w:rsidRPr="00AA119C" w:rsidRDefault="00C3024F" w:rsidP="00C3024F"/>
        </w:tc>
        <w:tc>
          <w:tcPr>
            <w:tcW w:w="1567" w:type="dxa"/>
          </w:tcPr>
          <w:p w14:paraId="3BC884F8" w14:textId="77777777" w:rsidR="00C3024F" w:rsidRPr="00AA119C" w:rsidRDefault="00C3024F" w:rsidP="00C3024F">
            <w:r>
              <w:t>2</w:t>
            </w:r>
          </w:p>
        </w:tc>
        <w:tc>
          <w:tcPr>
            <w:tcW w:w="1567" w:type="dxa"/>
          </w:tcPr>
          <w:p w14:paraId="16A1E906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7" w:type="dxa"/>
          </w:tcPr>
          <w:p w14:paraId="5C75573B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1CA05A49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4EB472EB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7BA97763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2F55FEE3" w14:textId="77777777" w:rsidR="00C3024F" w:rsidRDefault="00C3024F" w:rsidP="00C3024F">
            <w:pPr>
              <w:rPr>
                <w:rFonts w:asciiTheme="minorBidi" w:hAnsiTheme="minorBidi" w:cstheme="minorBidi"/>
              </w:rPr>
            </w:pPr>
          </w:p>
        </w:tc>
      </w:tr>
    </w:tbl>
    <w:p w14:paraId="2009BBC8" w14:textId="77777777" w:rsidR="0026480C" w:rsidRDefault="0026480C" w:rsidP="0025651C"/>
    <w:p w14:paraId="3075A10D" w14:textId="77777777" w:rsidR="0025651C" w:rsidRDefault="0025651C" w:rsidP="0025651C"/>
    <w:p w14:paraId="2BB04ECF" w14:textId="77777777" w:rsidR="0026480C" w:rsidRDefault="0026480C" w:rsidP="0025651C"/>
    <w:p w14:paraId="25CC21EF" w14:textId="77777777" w:rsidR="0026480C" w:rsidRDefault="0026480C" w:rsidP="0025651C"/>
    <w:p w14:paraId="44CD6517" w14:textId="77777777" w:rsidR="0026480C" w:rsidRDefault="0026480C" w:rsidP="0025651C"/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1567"/>
        <w:gridCol w:w="1567"/>
        <w:gridCol w:w="1567"/>
        <w:gridCol w:w="1567"/>
        <w:gridCol w:w="1568"/>
        <w:gridCol w:w="1568"/>
        <w:gridCol w:w="1568"/>
        <w:gridCol w:w="1568"/>
      </w:tblGrid>
      <w:tr w:rsidR="0026480C" w14:paraId="2B601061" w14:textId="77777777" w:rsidTr="000C5227">
        <w:tc>
          <w:tcPr>
            <w:tcW w:w="1567" w:type="dxa"/>
          </w:tcPr>
          <w:p w14:paraId="6071C661" w14:textId="77777777" w:rsidR="0026480C" w:rsidRDefault="0026480C" w:rsidP="00FC726C">
            <w:r>
              <w:t>Yoghurts</w:t>
            </w:r>
          </w:p>
          <w:p w14:paraId="16ABFF5F" w14:textId="33ABCA04" w:rsidR="00C3024F" w:rsidRPr="00AA119C" w:rsidRDefault="00C3024F" w:rsidP="00FC726C"/>
        </w:tc>
        <w:tc>
          <w:tcPr>
            <w:tcW w:w="1567" w:type="dxa"/>
          </w:tcPr>
          <w:p w14:paraId="5F709515" w14:textId="77777777" w:rsidR="0026480C" w:rsidRPr="00AA119C" w:rsidRDefault="0026480C" w:rsidP="00FC726C">
            <w:r>
              <w:t>12</w:t>
            </w:r>
          </w:p>
        </w:tc>
        <w:tc>
          <w:tcPr>
            <w:tcW w:w="1567" w:type="dxa"/>
          </w:tcPr>
          <w:p w14:paraId="7D1441F5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7" w:type="dxa"/>
          </w:tcPr>
          <w:p w14:paraId="0D335376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0515884C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261A8874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62F1907F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6841477A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</w:tr>
      <w:tr w:rsidR="0026480C" w14:paraId="45184B2E" w14:textId="77777777" w:rsidTr="000C5227">
        <w:tc>
          <w:tcPr>
            <w:tcW w:w="1567" w:type="dxa"/>
          </w:tcPr>
          <w:p w14:paraId="170BF638" w14:textId="77777777" w:rsidR="0026480C" w:rsidRDefault="0026480C" w:rsidP="00FC726C">
            <w:r w:rsidRPr="00AA119C">
              <w:t>Cost £</w:t>
            </w:r>
          </w:p>
          <w:p w14:paraId="1F6112C9" w14:textId="3FC8D7CF" w:rsidR="00C3024F" w:rsidRPr="00AA119C" w:rsidRDefault="00C3024F" w:rsidP="00FC726C"/>
        </w:tc>
        <w:tc>
          <w:tcPr>
            <w:tcW w:w="1567" w:type="dxa"/>
          </w:tcPr>
          <w:p w14:paraId="6A1A6FAD" w14:textId="77777777" w:rsidR="0026480C" w:rsidRPr="00AA119C" w:rsidRDefault="0026480C" w:rsidP="00FC726C">
            <w:r>
              <w:t>6</w:t>
            </w:r>
          </w:p>
        </w:tc>
        <w:tc>
          <w:tcPr>
            <w:tcW w:w="1567" w:type="dxa"/>
          </w:tcPr>
          <w:p w14:paraId="133B24B4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7" w:type="dxa"/>
          </w:tcPr>
          <w:p w14:paraId="5EFBD399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7DF175FC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334849D8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7745C2B3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568" w:type="dxa"/>
          </w:tcPr>
          <w:p w14:paraId="4A4B480F" w14:textId="77777777" w:rsidR="0026480C" w:rsidRDefault="0026480C" w:rsidP="00FC726C">
            <w:pPr>
              <w:rPr>
                <w:rFonts w:asciiTheme="minorBidi" w:hAnsiTheme="minorBidi" w:cstheme="minorBidi"/>
              </w:rPr>
            </w:pPr>
          </w:p>
        </w:tc>
      </w:tr>
    </w:tbl>
    <w:p w14:paraId="5008F47C" w14:textId="77777777" w:rsidR="0026480C" w:rsidRDefault="0026480C" w:rsidP="0025651C"/>
    <w:sectPr w:rsidR="0026480C" w:rsidSect="004C17B3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6840" w:h="11900" w:orient="landscape"/>
      <w:pgMar w:top="1440" w:right="1134" w:bottom="1440" w:left="158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EC8228" w14:textId="77777777" w:rsidR="00371BB6" w:rsidRDefault="00371BB6" w:rsidP="00F96C86">
      <w:r>
        <w:separator/>
      </w:r>
    </w:p>
  </w:endnote>
  <w:endnote w:type="continuationSeparator" w:id="0">
    <w:p w14:paraId="3E251BDD" w14:textId="77777777" w:rsidR="00371BB6" w:rsidRDefault="00371BB6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2E086D" w14:textId="77777777" w:rsidR="0070778D" w:rsidRDefault="007077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F2358F" w14:textId="77777777" w:rsidR="00176D46" w:rsidRPr="00224F09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224F09">
      <w:rPr>
        <w:sz w:val="16"/>
        <w:szCs w:val="16"/>
      </w:rPr>
      <w:fldChar w:fldCharType="begin"/>
    </w:r>
    <w:r w:rsidRPr="00224F09">
      <w:rPr>
        <w:sz w:val="16"/>
        <w:szCs w:val="16"/>
      </w:rPr>
      <w:instrText xml:space="preserve"> DOCPROPERTY  Comments  \* MERGEFORMAT </w:instrText>
    </w:r>
    <w:r w:rsidRPr="00224F09">
      <w:rPr>
        <w:sz w:val="16"/>
        <w:szCs w:val="16"/>
      </w:rPr>
      <w:fldChar w:fldCharType="end"/>
    </w:r>
    <w:r w:rsidRPr="00224F09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D250C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224F09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224F09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224F09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224F09">
      <w:rPr>
        <w:sz w:val="16"/>
        <w:szCs w:val="16"/>
      </w:rPr>
      <w:ptab w:relativeTo="margin" w:alignment="right" w:leader="none"/>
    </w:r>
    <w:r w:rsidRPr="00224F09">
      <w:rPr>
        <w:sz w:val="16"/>
        <w:szCs w:val="16"/>
      </w:rPr>
      <w:fldChar w:fldCharType="begin"/>
    </w:r>
    <w:r w:rsidRPr="00224F09">
      <w:rPr>
        <w:sz w:val="16"/>
        <w:szCs w:val="16"/>
      </w:rPr>
      <w:instrText xml:space="preserve"> PAGE  \* Arabic  \* MERGEFORMAT </w:instrText>
    </w:r>
    <w:r w:rsidRPr="00224F09">
      <w:rPr>
        <w:sz w:val="16"/>
        <w:szCs w:val="16"/>
      </w:rPr>
      <w:fldChar w:fldCharType="separate"/>
    </w:r>
    <w:r w:rsidRPr="00224F09">
      <w:rPr>
        <w:sz w:val="16"/>
        <w:szCs w:val="16"/>
      </w:rPr>
      <w:t>1</w:t>
    </w:r>
    <w:r w:rsidRPr="00224F09">
      <w:rPr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DED3FD" w14:textId="77777777" w:rsidR="0070778D" w:rsidRDefault="007077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B93AB0" w14:textId="77777777" w:rsidR="00371BB6" w:rsidRDefault="00371BB6" w:rsidP="00F96C86">
      <w:r>
        <w:separator/>
      </w:r>
    </w:p>
  </w:footnote>
  <w:footnote w:type="continuationSeparator" w:id="0">
    <w:p w14:paraId="6BDE17E6" w14:textId="77777777" w:rsidR="00371BB6" w:rsidRDefault="00371BB6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A86D83" w14:textId="77777777" w:rsidR="0070778D" w:rsidRDefault="007077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4ABB05" w14:textId="77777777" w:rsidR="00E41A15" w:rsidRPr="000D250C" w:rsidRDefault="004534F2" w:rsidP="0070778D">
    <w:pPr>
      <w:pStyle w:val="Header"/>
      <w:tabs>
        <w:tab w:val="center" w:pos="7779"/>
        <w:tab w:val="right" w:pos="14118"/>
      </w:tabs>
      <w:ind w:firstLine="1440"/>
      <w:rPr>
        <w:b/>
        <w:bCs/>
        <w:color w:val="000000" w:themeColor="text1"/>
        <w:highlight w:val="yellow"/>
      </w:rPr>
    </w:pPr>
    <w:r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6F3A7E46" wp14:editId="320B43DC">
          <wp:simplePos x="0" y="0"/>
          <wp:positionH relativeFrom="column">
            <wp:posOffset>-536575</wp:posOffset>
          </wp:positionH>
          <wp:positionV relativeFrom="paragraph">
            <wp:posOffset>-125730</wp:posOffset>
          </wp:positionV>
          <wp:extent cx="3052800" cy="500400"/>
          <wp:effectExtent l="0" t="0" r="0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052800" cy="50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76D46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75370F48" wp14:editId="5C523E7B">
          <wp:simplePos x="0" y="0"/>
          <wp:positionH relativeFrom="rightMargin">
            <wp:posOffset>-1764030</wp:posOffset>
          </wp:positionH>
          <wp:positionV relativeFrom="topMargin">
            <wp:posOffset>104140</wp:posOffset>
          </wp:positionV>
          <wp:extent cx="2066400" cy="936000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earsonLogo_Horizontal_Blk_RG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D250C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5A33E24D" wp14:editId="137D9A36">
          <wp:simplePos x="0" y="0"/>
          <wp:positionH relativeFrom="column">
            <wp:posOffset>3841750</wp:posOffset>
          </wp:positionH>
          <wp:positionV relativeFrom="paragraph">
            <wp:posOffset>-201930</wp:posOffset>
          </wp:positionV>
          <wp:extent cx="1785600" cy="669600"/>
          <wp:effectExtent l="0" t="0" r="5715" b="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85600" cy="66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F5703C" w14:textId="77777777" w:rsidR="00176D46" w:rsidRPr="002335F6" w:rsidRDefault="00176D46" w:rsidP="0070778D">
    <w:pPr>
      <w:pStyle w:val="Header"/>
      <w:tabs>
        <w:tab w:val="clear" w:pos="4680"/>
        <w:tab w:val="clear" w:pos="9360"/>
        <w:tab w:val="center" w:pos="7059"/>
      </w:tabs>
      <w:ind w:firstLine="720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12E4C" w14:textId="77777777" w:rsidR="0070778D" w:rsidRDefault="007077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73170830">
    <w:abstractNumId w:val="31"/>
  </w:num>
  <w:num w:numId="2" w16cid:durableId="528879925">
    <w:abstractNumId w:val="33"/>
  </w:num>
  <w:num w:numId="3" w16cid:durableId="55247413">
    <w:abstractNumId w:val="13"/>
  </w:num>
  <w:num w:numId="4" w16cid:durableId="551622454">
    <w:abstractNumId w:val="28"/>
  </w:num>
  <w:num w:numId="5" w16cid:durableId="108202722">
    <w:abstractNumId w:val="43"/>
  </w:num>
  <w:num w:numId="6" w16cid:durableId="512183341">
    <w:abstractNumId w:val="25"/>
  </w:num>
  <w:num w:numId="7" w16cid:durableId="1157841892">
    <w:abstractNumId w:val="39"/>
  </w:num>
  <w:num w:numId="8" w16cid:durableId="208030578">
    <w:abstractNumId w:val="29"/>
  </w:num>
  <w:num w:numId="9" w16cid:durableId="1948417258">
    <w:abstractNumId w:val="18"/>
  </w:num>
  <w:num w:numId="10" w16cid:durableId="90274348">
    <w:abstractNumId w:val="40"/>
  </w:num>
  <w:num w:numId="11" w16cid:durableId="188644979">
    <w:abstractNumId w:val="21"/>
  </w:num>
  <w:num w:numId="12" w16cid:durableId="369303706">
    <w:abstractNumId w:val="44"/>
  </w:num>
  <w:num w:numId="13" w16cid:durableId="1917935121">
    <w:abstractNumId w:val="16"/>
  </w:num>
  <w:num w:numId="14" w16cid:durableId="1639189544">
    <w:abstractNumId w:val="15"/>
  </w:num>
  <w:num w:numId="15" w16cid:durableId="274560530">
    <w:abstractNumId w:val="20"/>
  </w:num>
  <w:num w:numId="16" w16cid:durableId="1652179238">
    <w:abstractNumId w:val="0"/>
  </w:num>
  <w:num w:numId="17" w16cid:durableId="1041827228">
    <w:abstractNumId w:val="1"/>
  </w:num>
  <w:num w:numId="18" w16cid:durableId="802816290">
    <w:abstractNumId w:val="2"/>
  </w:num>
  <w:num w:numId="19" w16cid:durableId="624779582">
    <w:abstractNumId w:val="3"/>
  </w:num>
  <w:num w:numId="20" w16cid:durableId="331689105">
    <w:abstractNumId w:val="8"/>
  </w:num>
  <w:num w:numId="21" w16cid:durableId="989333982">
    <w:abstractNumId w:val="4"/>
  </w:num>
  <w:num w:numId="22" w16cid:durableId="105199172">
    <w:abstractNumId w:val="5"/>
  </w:num>
  <w:num w:numId="23" w16cid:durableId="2021278862">
    <w:abstractNumId w:val="6"/>
  </w:num>
  <w:num w:numId="24" w16cid:durableId="2063361122">
    <w:abstractNumId w:val="7"/>
  </w:num>
  <w:num w:numId="25" w16cid:durableId="1200436304">
    <w:abstractNumId w:val="9"/>
  </w:num>
  <w:num w:numId="26" w16cid:durableId="1558785592">
    <w:abstractNumId w:val="14"/>
  </w:num>
  <w:num w:numId="27" w16cid:durableId="10569141">
    <w:abstractNumId w:val="22"/>
  </w:num>
  <w:num w:numId="28" w16cid:durableId="1179350636">
    <w:abstractNumId w:val="34"/>
  </w:num>
  <w:num w:numId="29" w16cid:durableId="421872881">
    <w:abstractNumId w:val="37"/>
  </w:num>
  <w:num w:numId="30" w16cid:durableId="1289511028">
    <w:abstractNumId w:val="30"/>
  </w:num>
  <w:num w:numId="31" w16cid:durableId="690574667">
    <w:abstractNumId w:val="26"/>
  </w:num>
  <w:num w:numId="32" w16cid:durableId="1313755917">
    <w:abstractNumId w:val="42"/>
  </w:num>
  <w:num w:numId="33" w16cid:durableId="1135028635">
    <w:abstractNumId w:val="10"/>
  </w:num>
  <w:num w:numId="34" w16cid:durableId="670913175">
    <w:abstractNumId w:val="12"/>
  </w:num>
  <w:num w:numId="35" w16cid:durableId="1406802644">
    <w:abstractNumId w:val="24"/>
  </w:num>
  <w:num w:numId="36" w16cid:durableId="1222325029">
    <w:abstractNumId w:val="41"/>
  </w:num>
  <w:num w:numId="37" w16cid:durableId="1457025537">
    <w:abstractNumId w:val="38"/>
  </w:num>
  <w:num w:numId="38" w16cid:durableId="36011643">
    <w:abstractNumId w:val="17"/>
  </w:num>
  <w:num w:numId="39" w16cid:durableId="2044671571">
    <w:abstractNumId w:val="27"/>
  </w:num>
  <w:num w:numId="40" w16cid:durableId="2120636541">
    <w:abstractNumId w:val="19"/>
  </w:num>
  <w:num w:numId="41" w16cid:durableId="1873684670">
    <w:abstractNumId w:val="36"/>
  </w:num>
  <w:num w:numId="42" w16cid:durableId="1154641279">
    <w:abstractNumId w:val="35"/>
  </w:num>
  <w:num w:numId="43" w16cid:durableId="238097802">
    <w:abstractNumId w:val="32"/>
  </w:num>
  <w:num w:numId="44" w16cid:durableId="1751805441">
    <w:abstractNumId w:val="23"/>
  </w:num>
  <w:num w:numId="45" w16cid:durableId="193554899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480C"/>
    <w:rsid w:val="00007622"/>
    <w:rsid w:val="00021D16"/>
    <w:rsid w:val="00023C3F"/>
    <w:rsid w:val="00025851"/>
    <w:rsid w:val="00026485"/>
    <w:rsid w:val="00040DC4"/>
    <w:rsid w:val="00052590"/>
    <w:rsid w:val="00071591"/>
    <w:rsid w:val="00080588"/>
    <w:rsid w:val="000B58C5"/>
    <w:rsid w:val="000B6024"/>
    <w:rsid w:val="000C0CDD"/>
    <w:rsid w:val="000C5227"/>
    <w:rsid w:val="000D250C"/>
    <w:rsid w:val="000D3A31"/>
    <w:rsid w:val="000E59C3"/>
    <w:rsid w:val="00103FA2"/>
    <w:rsid w:val="00114864"/>
    <w:rsid w:val="001426FE"/>
    <w:rsid w:val="00146339"/>
    <w:rsid w:val="0015377B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24F09"/>
    <w:rsid w:val="002335F6"/>
    <w:rsid w:val="002410F0"/>
    <w:rsid w:val="00245DAB"/>
    <w:rsid w:val="00254534"/>
    <w:rsid w:val="0025651C"/>
    <w:rsid w:val="0026480C"/>
    <w:rsid w:val="00264E53"/>
    <w:rsid w:val="002C26DC"/>
    <w:rsid w:val="002C64D2"/>
    <w:rsid w:val="002D2996"/>
    <w:rsid w:val="002D420D"/>
    <w:rsid w:val="002E1913"/>
    <w:rsid w:val="002E59BD"/>
    <w:rsid w:val="00301EA6"/>
    <w:rsid w:val="00354349"/>
    <w:rsid w:val="00355B2D"/>
    <w:rsid w:val="0035607E"/>
    <w:rsid w:val="00356C3B"/>
    <w:rsid w:val="00371BB6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04FD7"/>
    <w:rsid w:val="00414E4C"/>
    <w:rsid w:val="0042772B"/>
    <w:rsid w:val="00427765"/>
    <w:rsid w:val="004319C5"/>
    <w:rsid w:val="00432367"/>
    <w:rsid w:val="004534F2"/>
    <w:rsid w:val="00454B75"/>
    <w:rsid w:val="00454E32"/>
    <w:rsid w:val="00456745"/>
    <w:rsid w:val="004A5561"/>
    <w:rsid w:val="004B4165"/>
    <w:rsid w:val="004C17B3"/>
    <w:rsid w:val="004F3CC9"/>
    <w:rsid w:val="00515261"/>
    <w:rsid w:val="00520BD4"/>
    <w:rsid w:val="00531007"/>
    <w:rsid w:val="005445CC"/>
    <w:rsid w:val="00555A91"/>
    <w:rsid w:val="00555F62"/>
    <w:rsid w:val="00582CDC"/>
    <w:rsid w:val="00592E9A"/>
    <w:rsid w:val="005A45A7"/>
    <w:rsid w:val="005D273B"/>
    <w:rsid w:val="005D2A36"/>
    <w:rsid w:val="005E3986"/>
    <w:rsid w:val="005F096B"/>
    <w:rsid w:val="005F4942"/>
    <w:rsid w:val="005F4CDA"/>
    <w:rsid w:val="00600D4F"/>
    <w:rsid w:val="006106C4"/>
    <w:rsid w:val="006272D6"/>
    <w:rsid w:val="00632BCD"/>
    <w:rsid w:val="006438E1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0778D"/>
    <w:rsid w:val="00720115"/>
    <w:rsid w:val="00736519"/>
    <w:rsid w:val="007517B4"/>
    <w:rsid w:val="00755C2E"/>
    <w:rsid w:val="00765C0F"/>
    <w:rsid w:val="00775890"/>
    <w:rsid w:val="00795759"/>
    <w:rsid w:val="007A4890"/>
    <w:rsid w:val="007B7F13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6DE4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26896"/>
    <w:rsid w:val="00C3024F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DE7C89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ED03F0"/>
    <w:rsid w:val="00EF64FA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DA58D28"/>
  <w15:docId w15:val="{7DB80A61-163D-4DFD-914F-7740BAB107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ynet\Documents\Custom%20Office%20Templates\ETF%20handout%20template_landscap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ETF handout template_landscape</Template>
  <TotalTime>3</TotalTime>
  <Pages>1</Pages>
  <Words>18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122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Lynette Woodward</dc:creator>
  <cp:keywords/>
  <dc:description/>
  <cp:lastModifiedBy>Elizabeth Parker</cp:lastModifiedBy>
  <cp:revision>4</cp:revision>
  <cp:lastPrinted>2021-03-09T11:45:00Z</cp:lastPrinted>
  <dcterms:created xsi:type="dcterms:W3CDTF">2023-03-16T16:21:00Z</dcterms:created>
  <dcterms:modified xsi:type="dcterms:W3CDTF">2023-03-16T16:46:00Z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